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96DEF8" w14:textId="77777777" w:rsidR="00E94A9C" w:rsidRPr="00B34433" w:rsidRDefault="00E94A9C" w:rsidP="00724F50">
      <w:pPr>
        <w:jc w:val="both"/>
        <w:rPr>
          <w:rFonts w:ascii="Times" w:eastAsia="Times New Roman" w:hAnsi="Times" w:cs="Times New Roman"/>
          <w:kern w:val="0"/>
          <w14:ligatures w14:val="none"/>
        </w:rPr>
      </w:pPr>
    </w:p>
    <w:p w14:paraId="4710AB6C" w14:textId="663D6D78" w:rsidR="00724F50" w:rsidRPr="009C2BB3" w:rsidRDefault="00724F50" w:rsidP="00724F50">
      <w:pPr>
        <w:jc w:val="both"/>
        <w:rPr>
          <w:rFonts w:ascii="Times" w:hAnsi="Times" w:cstheme="minorHAnsi"/>
          <w:b/>
          <w:bCs/>
          <w:color w:val="000000" w:themeColor="text1"/>
          <w:lang w:val="en-US"/>
        </w:rPr>
      </w:pPr>
      <w:r w:rsidRPr="00B34433">
        <w:rPr>
          <w:rFonts w:ascii="Times" w:hAnsi="Times" w:cstheme="minorHAnsi"/>
          <w:b/>
          <w:bCs/>
          <w:lang w:val="en-US"/>
        </w:rPr>
        <w:t>Supplementary File 2</w:t>
      </w:r>
      <w:r w:rsidR="00D64723">
        <w:rPr>
          <w:rFonts w:ascii="Times" w:hAnsi="Times" w:cstheme="minorHAnsi"/>
          <w:b/>
          <w:bCs/>
          <w:lang w:val="en-US"/>
        </w:rPr>
        <w:t xml:space="preserve">: </w:t>
      </w:r>
      <w:r w:rsidR="00D64723" w:rsidRPr="009C2BB3">
        <w:rPr>
          <w:rFonts w:ascii="Times" w:hAnsi="Times" w:cstheme="minorHAnsi"/>
          <w:color w:val="000000" w:themeColor="text1"/>
          <w:lang w:val="en-US"/>
        </w:rPr>
        <w:t>Detailed description of the ImageJ Software for quantifying glycogen content in worms.</w:t>
      </w:r>
    </w:p>
    <w:p w14:paraId="658D2AEB" w14:textId="77777777" w:rsidR="00724F50" w:rsidRPr="00B34433" w:rsidRDefault="00724F50" w:rsidP="00724F50">
      <w:pPr>
        <w:jc w:val="both"/>
        <w:rPr>
          <w:rFonts w:ascii="Times" w:hAnsi="Times" w:cstheme="minorHAnsi"/>
          <w:lang w:val="en-US"/>
        </w:rPr>
      </w:pPr>
    </w:p>
    <w:p w14:paraId="73B46DA8" w14:textId="77777777" w:rsidR="00724F50" w:rsidRPr="00B34433" w:rsidRDefault="00724F50" w:rsidP="00724F50">
      <w:pPr>
        <w:jc w:val="both"/>
        <w:rPr>
          <w:rFonts w:ascii="Times" w:hAnsi="Times" w:cstheme="minorHAnsi"/>
          <w:lang w:val="en-US"/>
        </w:rPr>
      </w:pPr>
      <w:r w:rsidRPr="00B34433">
        <w:rPr>
          <w:rFonts w:ascii="Times" w:hAnsi="Times" w:cstheme="minorHAnsi"/>
          <w:lang w:val="en-US"/>
        </w:rPr>
        <w:t>1. Download and install ImageJ (</w:t>
      </w:r>
      <w:hyperlink r:id="rId4" w:history="1">
        <w:r w:rsidRPr="00B34433">
          <w:rPr>
            <w:rStyle w:val="Hyperlink"/>
            <w:rFonts w:ascii="Times" w:hAnsi="Times" w:cstheme="minorHAnsi"/>
            <w:lang w:val="en-US"/>
          </w:rPr>
          <w:t>https://imagej.nih.gov/ij/download.html</w:t>
        </w:r>
      </w:hyperlink>
      <w:r w:rsidRPr="00B34433">
        <w:rPr>
          <w:rFonts w:ascii="Times" w:hAnsi="Times" w:cstheme="minorHAnsi"/>
          <w:lang w:val="en-US"/>
        </w:rPr>
        <w:t>)</w:t>
      </w:r>
    </w:p>
    <w:p w14:paraId="6BDFC2A2" w14:textId="77777777" w:rsidR="00724F50" w:rsidRPr="00B34433" w:rsidRDefault="00724F50" w:rsidP="00724F50">
      <w:pPr>
        <w:jc w:val="both"/>
        <w:rPr>
          <w:rFonts w:ascii="Times" w:hAnsi="Times" w:cstheme="minorHAnsi"/>
          <w:lang w:val="en-US"/>
        </w:rPr>
      </w:pPr>
      <w:r w:rsidRPr="00B34433">
        <w:rPr>
          <w:rFonts w:ascii="Times" w:hAnsi="Times" w:cstheme="minorHAnsi"/>
          <w:lang w:val="en-US"/>
        </w:rPr>
        <w:t>2. Open the Image J software</w:t>
      </w:r>
    </w:p>
    <w:p w14:paraId="2374832E" w14:textId="0D722AF5" w:rsidR="00724F50" w:rsidRDefault="00724F50" w:rsidP="00724F50">
      <w:pPr>
        <w:jc w:val="both"/>
        <w:rPr>
          <w:rFonts w:ascii="Times" w:hAnsi="Times" w:cstheme="minorHAnsi"/>
          <w:lang w:val="en-US"/>
        </w:rPr>
      </w:pPr>
    </w:p>
    <w:p w14:paraId="4DDAFC2A" w14:textId="2D873458" w:rsidR="007C4E9D" w:rsidRDefault="00120A96" w:rsidP="00724F50">
      <w:pPr>
        <w:jc w:val="both"/>
        <w:rPr>
          <w:rFonts w:ascii="Times" w:hAnsi="Times" w:cstheme="minorHAnsi"/>
          <w:lang w:val="en-US"/>
        </w:rPr>
      </w:pPr>
      <w:r>
        <w:rPr>
          <w:rFonts w:ascii="Times" w:hAnsi="Times" w:cstheme="minorHAnsi"/>
          <w:noProof/>
          <w:lang w:val="en-US"/>
        </w:rPr>
        <w:drawing>
          <wp:inline distT="0" distB="0" distL="0" distR="0" wp14:anchorId="36EFE3B1" wp14:editId="53054D45">
            <wp:extent cx="5943600" cy="1144270"/>
            <wp:effectExtent l="0" t="0" r="0" b="0"/>
            <wp:docPr id="3109442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944240" name="Picture 310944240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953ED" w14:textId="77777777" w:rsidR="007C4E9D" w:rsidRPr="00B34433" w:rsidRDefault="007C4E9D" w:rsidP="00724F50">
      <w:pPr>
        <w:jc w:val="both"/>
        <w:rPr>
          <w:rFonts w:ascii="Times" w:hAnsi="Times" w:cstheme="minorHAnsi"/>
          <w:lang w:val="en-US"/>
        </w:rPr>
      </w:pPr>
    </w:p>
    <w:p w14:paraId="47D93ACE" w14:textId="77777777" w:rsidR="00724F50" w:rsidRPr="00B34433" w:rsidRDefault="00724F50" w:rsidP="00724F50">
      <w:pPr>
        <w:jc w:val="both"/>
        <w:rPr>
          <w:rFonts w:ascii="Times" w:hAnsi="Times" w:cstheme="minorHAnsi"/>
          <w:color w:val="000000"/>
        </w:rPr>
      </w:pPr>
      <w:r w:rsidRPr="00B34433">
        <w:rPr>
          <w:rFonts w:ascii="Times" w:hAnsi="Times" w:cstheme="minorHAnsi"/>
          <w:lang w:val="en-US"/>
        </w:rPr>
        <w:t xml:space="preserve">3. </w:t>
      </w:r>
      <w:r w:rsidRPr="00B34433">
        <w:rPr>
          <w:rFonts w:ascii="Times" w:hAnsi="Times" w:cstheme="minorHAnsi"/>
          <w:color w:val="000000"/>
        </w:rPr>
        <w:t>Open the image .jpeg using the ImageJ software</w:t>
      </w:r>
    </w:p>
    <w:p w14:paraId="73B1B910" w14:textId="7ED02209" w:rsidR="00724F50" w:rsidRPr="00B34433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</w:rPr>
      </w:pPr>
    </w:p>
    <w:p w14:paraId="04159EEA" w14:textId="707A728A" w:rsidR="00724F50" w:rsidRPr="00B34433" w:rsidRDefault="007C4E9D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</w:rPr>
      </w:pPr>
      <w:r>
        <w:rPr>
          <w:rFonts w:ascii="Times" w:hAnsi="Times" w:cstheme="minorHAnsi"/>
          <w:noProof/>
          <w:color w:val="000000"/>
          <w:bdr w:val="none" w:sz="0" w:space="0" w:color="auto" w:frame="1"/>
        </w:rPr>
        <w:drawing>
          <wp:inline distT="0" distB="0" distL="0" distR="0" wp14:anchorId="24891351" wp14:editId="26B36930">
            <wp:extent cx="5943600" cy="1790065"/>
            <wp:effectExtent l="0" t="0" r="0" b="635"/>
            <wp:docPr id="96047409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47409" name="Picture 8" descr="A screenshot of a computer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E3379" w14:textId="77777777" w:rsidR="00724F50" w:rsidRPr="00B34433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20899934" w14:textId="77777777" w:rsidR="00724F50" w:rsidRPr="00B34433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45CE885B" w14:textId="086A08DD" w:rsidR="00724F50" w:rsidRPr="00326E60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  <w:r w:rsidRPr="00B34433">
        <w:rPr>
          <w:rFonts w:ascii="Times" w:hAnsi="Times" w:cstheme="minorHAnsi"/>
          <w:color w:val="000000"/>
          <w:bdr w:val="none" w:sz="0" w:space="0" w:color="auto" w:frame="1"/>
          <w:lang w:val="en-US"/>
        </w:rPr>
        <w:t>4. Click on “</w:t>
      </w:r>
      <w:r w:rsidR="00326E60">
        <w:rPr>
          <w:rFonts w:ascii="Times" w:hAnsi="Times" w:cstheme="minorHAnsi"/>
          <w:color w:val="000000"/>
          <w:bdr w:val="none" w:sz="0" w:space="0" w:color="auto" w:frame="1"/>
          <w:lang w:val="en-US"/>
        </w:rPr>
        <w:t>Polygon button”</w:t>
      </w:r>
    </w:p>
    <w:p w14:paraId="1F51D637" w14:textId="0489320A" w:rsidR="00724F50" w:rsidRPr="00B34433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</w:rPr>
      </w:pPr>
    </w:p>
    <w:p w14:paraId="2193B694" w14:textId="44F93B9E" w:rsidR="00724F50" w:rsidRPr="00B34433" w:rsidRDefault="00326E6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  <w:r>
        <w:rPr>
          <w:rFonts w:ascii="Times" w:hAnsi="Times" w:cstheme="minorHAnsi"/>
          <w:noProof/>
          <w:color w:val="000000"/>
          <w:bdr w:val="none" w:sz="0" w:space="0" w:color="auto" w:frame="1"/>
          <w:lang w:val="en-US"/>
        </w:rPr>
        <w:drawing>
          <wp:inline distT="0" distB="0" distL="0" distR="0" wp14:anchorId="2870F856" wp14:editId="6F576FD4">
            <wp:extent cx="5943600" cy="1175385"/>
            <wp:effectExtent l="0" t="0" r="0" b="5715"/>
            <wp:docPr id="102301330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013304" name="Picture 102301330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000E4" w14:textId="77777777" w:rsidR="00724F50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5776A8B4" w14:textId="77777777" w:rsidR="007C4E9D" w:rsidRDefault="007C4E9D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58D48049" w14:textId="77777777" w:rsidR="007C4E9D" w:rsidRDefault="007C4E9D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3C7B196C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65C744E1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1F8E9501" w14:textId="77777777" w:rsidR="007C4E9D" w:rsidRPr="00B34433" w:rsidRDefault="007C4E9D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58BEFC59" w14:textId="77777777" w:rsidR="00724F50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  <w:r w:rsidRPr="00B34433">
        <w:rPr>
          <w:rFonts w:ascii="Times" w:hAnsi="Times" w:cstheme="minorHAnsi"/>
          <w:color w:val="000000"/>
          <w:bdr w:val="none" w:sz="0" w:space="0" w:color="auto" w:frame="1"/>
          <w:lang w:val="en-US"/>
        </w:rPr>
        <w:lastRenderedPageBreak/>
        <w:t>5. Contour the worm (one worm per time)</w:t>
      </w:r>
    </w:p>
    <w:p w14:paraId="10F5AE42" w14:textId="77777777" w:rsidR="007C4E9D" w:rsidRPr="00B34433" w:rsidRDefault="007C4E9D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5E48BB07" w14:textId="66E2A8AD" w:rsidR="00724F50" w:rsidRPr="00B34433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273BDA67" w14:textId="68238BDD" w:rsidR="00724F50" w:rsidRPr="00B34433" w:rsidRDefault="00326E6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  <w:r>
        <w:rPr>
          <w:rFonts w:ascii="Times" w:hAnsi="Times" w:cstheme="minorHAnsi"/>
          <w:noProof/>
          <w:color w:val="000000"/>
          <w:bdr w:val="none" w:sz="0" w:space="0" w:color="auto" w:frame="1"/>
          <w:lang w:val="en-US"/>
        </w:rPr>
        <w:drawing>
          <wp:inline distT="0" distB="0" distL="0" distR="0" wp14:anchorId="36B97913" wp14:editId="51FDB47F">
            <wp:extent cx="5943600" cy="5575300"/>
            <wp:effectExtent l="0" t="0" r="0" b="0"/>
            <wp:docPr id="59041837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418370" name="Picture 59041837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7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8CB84" w14:textId="77777777" w:rsidR="00724F50" w:rsidRPr="00B34433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46443961" w14:textId="77777777" w:rsidR="00724F50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28A08067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09CF10A3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7E37776A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14F85117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0FABA2C9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39C2D874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4B1BF01C" w14:textId="77777777" w:rsidR="00192602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1FF85559" w14:textId="77777777" w:rsidR="00192602" w:rsidRPr="00B34433" w:rsidRDefault="00192602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425A2172" w14:textId="77777777" w:rsidR="00724F50" w:rsidRPr="00B34433" w:rsidRDefault="00724F50" w:rsidP="00724F50">
      <w:pPr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  <w:r w:rsidRPr="00B34433">
        <w:rPr>
          <w:rFonts w:ascii="Times" w:hAnsi="Times" w:cstheme="minorHAnsi"/>
          <w:color w:val="000000"/>
          <w:bdr w:val="none" w:sz="0" w:space="0" w:color="auto" w:frame="1"/>
          <w:lang w:val="en-US"/>
        </w:rPr>
        <w:lastRenderedPageBreak/>
        <w:t>6. Click on "Analyze," and then select "Measure" to obtain the analysis results</w:t>
      </w:r>
    </w:p>
    <w:p w14:paraId="7D69C26E" w14:textId="62C6DB1A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5D54FDBB" w14:textId="77777777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2096CDDF" w14:textId="006AF7FD" w:rsidR="00724F50" w:rsidRPr="00B34433" w:rsidRDefault="007C4E9D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  <w:r>
        <w:rPr>
          <w:rFonts w:ascii="Times" w:hAnsi="Times" w:cstheme="minorHAnsi"/>
          <w:noProof/>
          <w:color w:val="000000"/>
          <w:bdr w:val="none" w:sz="0" w:space="0" w:color="auto" w:frame="1"/>
          <w:lang w:val="en-US"/>
          <w14:ligatures w14:val="standardContextual"/>
        </w:rPr>
        <w:drawing>
          <wp:inline distT="0" distB="0" distL="0" distR="0" wp14:anchorId="22B84DE6" wp14:editId="2987030B">
            <wp:extent cx="5943600" cy="6069330"/>
            <wp:effectExtent l="0" t="0" r="0" b="1270"/>
            <wp:docPr id="77843983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439831" name="Picture 11" descr="A screenshot of a computer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06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49CCE" w14:textId="77777777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32E07EE7" w14:textId="77777777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69712541" w14:textId="77777777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34AF1770" w14:textId="77777777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3C2301F3" w14:textId="77777777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260E8E16" w14:textId="77777777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176DAE6C" w14:textId="77777777" w:rsidR="00724F50" w:rsidRPr="00B34433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  <w:bdr w:val="none" w:sz="0" w:space="0" w:color="auto" w:frame="1"/>
          <w:lang w:val="en-US"/>
        </w:rPr>
      </w:pPr>
    </w:p>
    <w:p w14:paraId="442B5CD0" w14:textId="50B66CA1" w:rsidR="00724F50" w:rsidRDefault="00724F50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</w:rPr>
      </w:pPr>
      <w:r w:rsidRPr="00B34433">
        <w:rPr>
          <w:rFonts w:ascii="Times" w:hAnsi="Times" w:cstheme="minorHAnsi"/>
          <w:color w:val="000000"/>
          <w:bdr w:val="none" w:sz="0" w:space="0" w:color="auto" w:frame="1"/>
          <w:lang w:val="en-US"/>
        </w:rPr>
        <w:lastRenderedPageBreak/>
        <w:t xml:space="preserve">7. </w:t>
      </w:r>
      <w:r w:rsidRPr="00B34433">
        <w:rPr>
          <w:rFonts w:ascii="Times" w:hAnsi="Times" w:cstheme="minorHAnsi"/>
          <w:color w:val="000000"/>
        </w:rPr>
        <w:t>The data will be displayed as the "</w:t>
      </w:r>
      <w:r w:rsidR="00AA6B47">
        <w:rPr>
          <w:rFonts w:ascii="Times" w:hAnsi="Times" w:cstheme="minorHAnsi"/>
          <w:b/>
          <w:bCs/>
          <w:color w:val="000000"/>
        </w:rPr>
        <w:t>Area</w:t>
      </w:r>
      <w:r w:rsidRPr="00B34433">
        <w:rPr>
          <w:rFonts w:ascii="Times" w:hAnsi="Times" w:cstheme="minorHAnsi"/>
          <w:color w:val="000000"/>
        </w:rPr>
        <w:t>" in the table.</w:t>
      </w:r>
    </w:p>
    <w:p w14:paraId="6B6B7596" w14:textId="77777777" w:rsidR="007C4E9D" w:rsidRPr="00B34433" w:rsidRDefault="007C4E9D" w:rsidP="00724F50">
      <w:pPr>
        <w:pStyle w:val="NormalWeb"/>
        <w:spacing w:before="0" w:beforeAutospacing="0" w:after="0" w:afterAutospacing="0"/>
        <w:jc w:val="both"/>
        <w:rPr>
          <w:rFonts w:ascii="Times" w:hAnsi="Times" w:cstheme="minorHAnsi"/>
          <w:color w:val="000000"/>
        </w:rPr>
      </w:pPr>
    </w:p>
    <w:p w14:paraId="1D214161" w14:textId="371ACD2A" w:rsidR="00724F50" w:rsidRPr="00B34433" w:rsidRDefault="00192602" w:rsidP="006352DD">
      <w:pPr>
        <w:spacing w:after="240"/>
        <w:rPr>
          <w:rFonts w:ascii="Times" w:eastAsia="Times New Roman" w:hAnsi="Times" w:cs="Times New Roman"/>
          <w:kern w:val="0"/>
          <w14:ligatures w14:val="none"/>
        </w:rPr>
      </w:pPr>
      <w:r>
        <w:rPr>
          <w:rFonts w:ascii="Times" w:eastAsia="Times New Roman" w:hAnsi="Times" w:cs="Times New Roman"/>
          <w:noProof/>
          <w:kern w:val="0"/>
        </w:rPr>
        <w:drawing>
          <wp:inline distT="0" distB="0" distL="0" distR="0" wp14:anchorId="1A3D872C" wp14:editId="129D0133">
            <wp:extent cx="5943600" cy="7233920"/>
            <wp:effectExtent l="0" t="0" r="0" b="5080"/>
            <wp:docPr id="101793978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939782" name="Picture 101793978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23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9BD4F" w14:textId="3EBCC4EC" w:rsidR="00814232" w:rsidRPr="001A303A" w:rsidRDefault="00814232">
      <w:pPr>
        <w:rPr>
          <w:rFonts w:ascii="Times" w:eastAsia="Times New Roman" w:hAnsi="Times" w:cs="Times New Roman"/>
          <w:kern w:val="0"/>
          <w14:ligatures w14:val="none"/>
        </w:rPr>
      </w:pPr>
    </w:p>
    <w:sectPr w:rsidR="00814232" w:rsidRPr="001A303A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SimSu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52DD"/>
    <w:rsid w:val="00120A96"/>
    <w:rsid w:val="00153980"/>
    <w:rsid w:val="00192602"/>
    <w:rsid w:val="001A303A"/>
    <w:rsid w:val="00244936"/>
    <w:rsid w:val="00326E60"/>
    <w:rsid w:val="00394E5A"/>
    <w:rsid w:val="003F06F5"/>
    <w:rsid w:val="004E487B"/>
    <w:rsid w:val="00600CC2"/>
    <w:rsid w:val="006352DD"/>
    <w:rsid w:val="00712F83"/>
    <w:rsid w:val="00724F50"/>
    <w:rsid w:val="007943E5"/>
    <w:rsid w:val="007C4E9D"/>
    <w:rsid w:val="00814232"/>
    <w:rsid w:val="009C2BB3"/>
    <w:rsid w:val="00AA6B47"/>
    <w:rsid w:val="00B34433"/>
    <w:rsid w:val="00C6239B"/>
    <w:rsid w:val="00D64723"/>
    <w:rsid w:val="00E44F97"/>
    <w:rsid w:val="00E94A9C"/>
    <w:rsid w:val="00EE58A0"/>
    <w:rsid w:val="00F86C53"/>
    <w:rsid w:val="00FD5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3E8F8A63"/>
  <w15:chartTrackingRefBased/>
  <w15:docId w15:val="{E3F03C78-3978-EF4B-8321-4BBE99FB8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B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6352DD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Hyperlink">
    <w:name w:val="Hyperlink"/>
    <w:basedOn w:val="DefaultParagraphFont"/>
    <w:uiPriority w:val="99"/>
    <w:unhideWhenUsed/>
    <w:rsid w:val="00724F5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495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hyperlink" Target="https://imagej.nih.gov/ij/download.html" TargetMode="Externa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Backup of Normal.dotm</Template>
  <TotalTime>7</TotalTime>
  <Pages>4</Pages>
  <Words>85</Words>
  <Characters>487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 Silva Jardim, Natalia</dc:creator>
  <cp:keywords/>
  <dc:description/>
  <cp:lastModifiedBy>Natália Jardim</cp:lastModifiedBy>
  <cp:revision>4</cp:revision>
  <dcterms:created xsi:type="dcterms:W3CDTF">2024-06-19T16:53:00Z</dcterms:created>
  <dcterms:modified xsi:type="dcterms:W3CDTF">2024-06-19T17:08:00Z</dcterms:modified>
  <cp:category/>
</cp:coreProperties>
</file>